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08"/>
        <w:gridCol w:w="1440"/>
        <w:gridCol w:w="1440"/>
        <w:gridCol w:w="1440"/>
        <w:gridCol w:w="1440"/>
        <w:gridCol w:w="1440"/>
        <w:gridCol w:w="1302"/>
      </w:tblGrid>
      <w:tr w:rsidR="003E45DA">
        <w:trPr>
          <w:cantSplit/>
          <w:trHeight w:val="653"/>
          <w:tblHeader/>
        </w:trPr>
        <w:tc>
          <w:tcPr>
            <w:tcW w:w="7308" w:type="dxa"/>
            <w:vMerge w:val="restart"/>
            <w:tcBorders>
              <w:top w:val="double" w:sz="4" w:space="0" w:color="auto"/>
            </w:tcBorders>
            <w:vAlign w:val="center"/>
          </w:tcPr>
          <w:p w:rsidR="003E45DA" w:rsidRDefault="00687DC1" w:rsidP="00B16B54">
            <w:pPr>
              <w:jc w:val="center"/>
              <w:rPr>
                <w:rFonts w:ascii="Calibri" w:hAnsi="Calibri" w:cs="Estrangelo Edessa"/>
                <w:b/>
                <w:sz w:val="16"/>
                <w:szCs w:val="16"/>
              </w:rPr>
            </w:pPr>
            <w:bookmarkStart w:id="0" w:name="_GoBack"/>
            <w:bookmarkEnd w:id="0"/>
            <w:r w:rsidRPr="00305527">
              <w:rPr>
                <w:rFonts w:ascii="Calibri" w:hAnsi="Calibri" w:cs="Estrangelo Edessa"/>
                <w:b/>
                <w:sz w:val="16"/>
                <w:szCs w:val="16"/>
              </w:rPr>
              <w:t>TITOLI E MACROAGGREGATI DI SPESA</w:t>
            </w:r>
          </w:p>
        </w:tc>
        <w:tc>
          <w:tcPr>
            <w:tcW w:w="2880" w:type="dxa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3E45DA" w:rsidRDefault="00687DC1" w:rsidP="009357CE">
            <w:pPr>
              <w:jc w:val="center"/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Previsioni</w:t>
            </w:r>
            <w:r>
              <w:rPr>
                <w:rFonts w:ascii="Calibri" w:hAnsi="Calibri" w:cs="Estrangelo Edessa"/>
                <w:b/>
                <w:sz w:val="16"/>
                <w:szCs w:val="16"/>
              </w:rPr>
              <w:t xml:space="preserve"> dell’anno </w:t>
            </w: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2019</w:t>
            </w:r>
          </w:p>
        </w:tc>
        <w:tc>
          <w:tcPr>
            <w:tcW w:w="2880" w:type="dxa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3E45DA" w:rsidRDefault="00687DC1" w:rsidP="009357CE">
            <w:pPr>
              <w:jc w:val="center"/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Previsioni</w:t>
            </w:r>
            <w:r>
              <w:rPr>
                <w:rFonts w:ascii="Calibri" w:hAnsi="Calibri" w:cs="Estrangelo Edessa"/>
                <w:b/>
                <w:sz w:val="16"/>
                <w:szCs w:val="16"/>
              </w:rPr>
              <w:t xml:space="preserve"> dell’anno </w:t>
            </w: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2020</w:t>
            </w:r>
          </w:p>
        </w:tc>
        <w:tc>
          <w:tcPr>
            <w:tcW w:w="2742" w:type="dxa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3E45DA" w:rsidRDefault="00687DC1" w:rsidP="009357CE">
            <w:pPr>
              <w:jc w:val="center"/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Previsioni</w:t>
            </w:r>
            <w:r>
              <w:rPr>
                <w:rFonts w:ascii="Calibri" w:hAnsi="Calibri" w:cs="Estrangelo Edessa"/>
                <w:b/>
                <w:sz w:val="16"/>
                <w:szCs w:val="16"/>
              </w:rPr>
              <w:t xml:space="preserve"> dell’anno </w:t>
            </w: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2021</w:t>
            </w:r>
          </w:p>
        </w:tc>
      </w:tr>
      <w:tr w:rsidR="003E45DA">
        <w:trPr>
          <w:cantSplit/>
          <w:trHeight w:val="592"/>
          <w:tblHeader/>
        </w:trPr>
        <w:tc>
          <w:tcPr>
            <w:tcW w:w="7308" w:type="dxa"/>
            <w:vMerge/>
            <w:tcBorders>
              <w:bottom w:val="double" w:sz="4" w:space="0" w:color="auto"/>
            </w:tcBorders>
            <w:vAlign w:val="center"/>
          </w:tcPr>
          <w:p w:rsidR="003E45DA" w:rsidRDefault="00687DC1" w:rsidP="00B16B54">
            <w:pPr>
              <w:rPr>
                <w:rFonts w:ascii="Calibri" w:hAnsi="Calibri" w:cs="Estrangelo Edessa"/>
                <w:b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E45DA" w:rsidRDefault="00687DC1" w:rsidP="00B16B54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>Totale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E45DA" w:rsidRDefault="00687DC1" w:rsidP="00B16B54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 xml:space="preserve">di cui </w:t>
            </w:r>
          </w:p>
          <w:p w:rsidR="003E45DA" w:rsidRDefault="00687DC1" w:rsidP="00B16B54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>non ricorrenti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E45DA" w:rsidRDefault="00687DC1" w:rsidP="00B16B54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>Totale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E45DA" w:rsidRDefault="00687DC1" w:rsidP="00B16B54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 xml:space="preserve">di cui </w:t>
            </w:r>
          </w:p>
          <w:p w:rsidR="003E45DA" w:rsidRDefault="00687DC1" w:rsidP="00B16B54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>non ricorrenti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E45DA" w:rsidRDefault="00687DC1" w:rsidP="00B16B54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>Totale</w:t>
            </w: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E45DA" w:rsidRDefault="00687DC1" w:rsidP="00B16B54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 xml:space="preserve">di cui </w:t>
            </w:r>
          </w:p>
          <w:p w:rsidR="003E45DA" w:rsidRDefault="00687DC1" w:rsidP="00B16B54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>non ricorrenti</w:t>
            </w:r>
          </w:p>
        </w:tc>
      </w:tr>
    </w:tbl>
    <w:tbl>
      <w:tblPr>
        <w:tblW w:w="15774" w:type="dxa"/>
        <w:tblInd w:w="40" w:type="dxa"/>
        <w:tblBorders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1"/>
        <w:gridCol w:w="6148"/>
        <w:gridCol w:w="1439"/>
        <w:gridCol w:w="1441"/>
        <w:gridCol w:w="1440"/>
        <w:gridCol w:w="1442"/>
        <w:gridCol w:w="1439"/>
        <w:gridCol w:w="1304"/>
      </w:tblGrid>
      <w:tr w:rsidR="005417BB" w:rsidRPr="009A07E3">
        <w:trPr>
          <w:cantSplit/>
          <w:trHeight w:val="298"/>
        </w:trPr>
        <w:tc>
          <w:tcPr>
            <w:tcW w:w="112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17BB" w:rsidRPr="009A07E3" w:rsidRDefault="00687DC1" w:rsidP="00E962DC">
            <w:pPr>
              <w:jc w:val="center"/>
              <w:rPr>
                <w:rFonts w:cs="Calibri"/>
                <w:b/>
                <w:bCs/>
                <w:sz w:val="16"/>
                <w:szCs w:val="16"/>
              </w:rPr>
            </w:pP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5417BB" w:rsidRPr="009A07E3" w:rsidRDefault="00687DC1" w:rsidP="00F212DA">
            <w:pPr>
              <w:rPr>
                <w:rFonts w:cs="Calibri"/>
                <w:b/>
                <w:bCs/>
                <w:sz w:val="16"/>
                <w:szCs w:val="16"/>
              </w:rPr>
            </w:pPr>
            <w:r w:rsidRPr="009A07E3">
              <w:rPr>
                <w:rFonts w:cs="Calibri"/>
                <w:b/>
                <w:bCs/>
                <w:sz w:val="16"/>
                <w:szCs w:val="16"/>
              </w:rPr>
              <w:t xml:space="preserve">TITOLO </w:t>
            </w:r>
            <w:r>
              <w:rPr>
                <w:rFonts w:cs="Calibri"/>
                <w:b/>
                <w:bCs/>
                <w:noProof/>
                <w:sz w:val="16"/>
                <w:szCs w:val="16"/>
              </w:rPr>
              <w:t>1</w:t>
            </w:r>
            <w:r>
              <w:rPr>
                <w:rFonts w:cs="Calibri"/>
                <w:b/>
                <w:bCs/>
                <w:sz w:val="16"/>
                <w:szCs w:val="16"/>
              </w:rPr>
              <w:t xml:space="preserve"> - </w:t>
            </w:r>
            <w:r>
              <w:rPr>
                <w:rFonts w:cs="Calibri"/>
                <w:b/>
                <w:bCs/>
                <w:noProof/>
                <w:sz w:val="16"/>
                <w:szCs w:val="16"/>
              </w:rPr>
              <w:t>SPESE CORRENTI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5417BB" w:rsidRPr="009A07E3" w:rsidRDefault="00687DC1" w:rsidP="00B355F9">
            <w:pPr>
              <w:rPr>
                <w:rFonts w:cs="Calibri"/>
                <w:b/>
                <w:bCs/>
                <w:sz w:val="16"/>
                <w:szCs w:val="16"/>
              </w:rPr>
            </w:pP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5417BB" w:rsidRPr="009A07E3" w:rsidRDefault="00687DC1" w:rsidP="00B355F9">
            <w:pPr>
              <w:rPr>
                <w:rFonts w:cs="Calibri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5417BB" w:rsidRPr="009A07E3" w:rsidRDefault="00687DC1" w:rsidP="00B355F9">
            <w:pPr>
              <w:rPr>
                <w:rFonts w:cs="Calibri"/>
                <w:b/>
                <w:bCs/>
                <w:sz w:val="16"/>
                <w:szCs w:val="16"/>
              </w:rPr>
            </w:pP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5417BB" w:rsidRPr="009A07E3" w:rsidRDefault="00687DC1" w:rsidP="00B355F9">
            <w:pPr>
              <w:rPr>
                <w:rFonts w:cs="Calibri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5417BB" w:rsidRPr="009A07E3" w:rsidRDefault="00687DC1" w:rsidP="00B355F9">
            <w:pPr>
              <w:rPr>
                <w:rFonts w:cs="Calibri"/>
                <w:b/>
                <w:bCs/>
                <w:sz w:val="16"/>
                <w:szCs w:val="16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5417BB" w:rsidRPr="009A07E3" w:rsidRDefault="00687DC1" w:rsidP="00B355F9">
            <w:pPr>
              <w:rPr>
                <w:rFonts w:cs="Calibri"/>
                <w:b/>
                <w:bCs/>
                <w:sz w:val="16"/>
                <w:szCs w:val="16"/>
              </w:rPr>
            </w:pPr>
          </w:p>
        </w:tc>
      </w:tr>
      <w:tr w:rsidR="00FE3034" w:rsidRPr="00DE0DC3">
        <w:tblPrEx>
          <w:tblBorders>
            <w:bottom w:val="none" w:sz="0" w:space="0" w:color="auto"/>
            <w:insideH w:val="none" w:sz="0" w:space="0" w:color="auto"/>
          </w:tblBorders>
        </w:tblPrEx>
        <w:trPr>
          <w:cantSplit/>
          <w:trHeight w:val="322"/>
        </w:trPr>
        <w:tc>
          <w:tcPr>
            <w:tcW w:w="1120" w:type="dxa"/>
            <w:tcBorders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101</w:t>
            </w:r>
          </w:p>
        </w:tc>
        <w:tc>
          <w:tcPr>
            <w:tcW w:w="61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 xml:space="preserve">REDDITI DA </w:t>
            </w:r>
            <w:r>
              <w:rPr>
                <w:rFonts w:cs="Calibri"/>
                <w:bCs/>
                <w:noProof/>
                <w:sz w:val="14"/>
                <w:szCs w:val="14"/>
              </w:rPr>
              <w:t>LAVORO DIPENDENTE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Default="00687DC1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FE3034" w:rsidRPr="00DE0DC3" w:rsidRDefault="00687DC1" w:rsidP="00FE30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461.728,00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Default="00687DC1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FE3034" w:rsidRPr="00DE0DC3" w:rsidRDefault="00687DC1" w:rsidP="00FE30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450.397,00</w:t>
            </w:r>
          </w:p>
        </w:tc>
        <w:tc>
          <w:tcPr>
            <w:tcW w:w="1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auto"/>
          </w:tcPr>
          <w:p w:rsidR="00FE3034" w:rsidRDefault="00687DC1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FE3034" w:rsidRPr="00DE0DC3" w:rsidRDefault="00687DC1" w:rsidP="00FE30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451.420,00</w:t>
            </w:r>
          </w:p>
        </w:tc>
        <w:tc>
          <w:tcPr>
            <w:tcW w:w="1304" w:type="dxa"/>
            <w:tcBorders>
              <w:lef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FE3034" w:rsidRPr="00DE0DC3">
        <w:tblPrEx>
          <w:tblBorders>
            <w:bottom w:val="none" w:sz="0" w:space="0" w:color="auto"/>
            <w:insideH w:val="none" w:sz="0" w:space="0" w:color="auto"/>
          </w:tblBorders>
        </w:tblPrEx>
        <w:trPr>
          <w:cantSplit/>
          <w:trHeight w:val="322"/>
        </w:trPr>
        <w:tc>
          <w:tcPr>
            <w:tcW w:w="1120" w:type="dxa"/>
            <w:tcBorders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102</w:t>
            </w:r>
          </w:p>
        </w:tc>
        <w:tc>
          <w:tcPr>
            <w:tcW w:w="61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IMPOSTE E TASSE A CARICO DELL'ENTE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Default="00687DC1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FE3034" w:rsidRPr="00DE0DC3" w:rsidRDefault="00687DC1" w:rsidP="00FE30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49.803,00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Default="00687DC1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FE3034" w:rsidRPr="00DE0DC3" w:rsidRDefault="00687DC1" w:rsidP="00FE30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49.000,00</w:t>
            </w:r>
          </w:p>
        </w:tc>
        <w:tc>
          <w:tcPr>
            <w:tcW w:w="1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auto"/>
          </w:tcPr>
          <w:p w:rsidR="00FE3034" w:rsidRDefault="00687DC1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FE3034" w:rsidRPr="00DE0DC3" w:rsidRDefault="00687DC1" w:rsidP="00FE30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49.055,00</w:t>
            </w:r>
          </w:p>
        </w:tc>
        <w:tc>
          <w:tcPr>
            <w:tcW w:w="1304" w:type="dxa"/>
            <w:tcBorders>
              <w:lef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FE3034" w:rsidRPr="00DE0DC3">
        <w:tblPrEx>
          <w:tblBorders>
            <w:bottom w:val="none" w:sz="0" w:space="0" w:color="auto"/>
            <w:insideH w:val="none" w:sz="0" w:space="0" w:color="auto"/>
          </w:tblBorders>
        </w:tblPrEx>
        <w:trPr>
          <w:cantSplit/>
          <w:trHeight w:val="322"/>
        </w:trPr>
        <w:tc>
          <w:tcPr>
            <w:tcW w:w="1120" w:type="dxa"/>
            <w:tcBorders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103</w:t>
            </w:r>
          </w:p>
        </w:tc>
        <w:tc>
          <w:tcPr>
            <w:tcW w:w="61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ACQUISTO DI BENI E SERVIZI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Default="00687DC1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FE3034" w:rsidRPr="00DE0DC3" w:rsidRDefault="00687DC1" w:rsidP="00FE30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1.101.542,64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Default="00687DC1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FE3034" w:rsidRPr="00DE0DC3" w:rsidRDefault="00687DC1" w:rsidP="00FE30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1.033.012,64</w:t>
            </w:r>
          </w:p>
        </w:tc>
        <w:tc>
          <w:tcPr>
            <w:tcW w:w="1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auto"/>
          </w:tcPr>
          <w:p w:rsidR="00FE3034" w:rsidRDefault="00687DC1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FE3034" w:rsidRPr="00DE0DC3" w:rsidRDefault="00687DC1" w:rsidP="00FE30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1.033.012,64</w:t>
            </w:r>
          </w:p>
        </w:tc>
        <w:tc>
          <w:tcPr>
            <w:tcW w:w="1304" w:type="dxa"/>
            <w:tcBorders>
              <w:lef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FE3034" w:rsidRPr="00DE0DC3">
        <w:tblPrEx>
          <w:tblBorders>
            <w:bottom w:val="none" w:sz="0" w:space="0" w:color="auto"/>
            <w:insideH w:val="none" w:sz="0" w:space="0" w:color="auto"/>
          </w:tblBorders>
        </w:tblPrEx>
        <w:trPr>
          <w:cantSplit/>
          <w:trHeight w:val="322"/>
        </w:trPr>
        <w:tc>
          <w:tcPr>
            <w:tcW w:w="1120" w:type="dxa"/>
            <w:tcBorders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104</w:t>
            </w:r>
          </w:p>
        </w:tc>
        <w:tc>
          <w:tcPr>
            <w:tcW w:w="61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TRASFERIMENTI CORRENTI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Default="00687DC1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FE3034" w:rsidRPr="00DE0DC3" w:rsidRDefault="00687DC1" w:rsidP="00FE30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335.426,17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Default="00687DC1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FE3034" w:rsidRPr="00DE0DC3" w:rsidRDefault="00687DC1" w:rsidP="00FE30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315.440,00</w:t>
            </w:r>
          </w:p>
        </w:tc>
        <w:tc>
          <w:tcPr>
            <w:tcW w:w="1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auto"/>
          </w:tcPr>
          <w:p w:rsidR="00FE3034" w:rsidRDefault="00687DC1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FE3034" w:rsidRPr="00DE0DC3" w:rsidRDefault="00687DC1" w:rsidP="00FE30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315.440,00</w:t>
            </w:r>
          </w:p>
        </w:tc>
        <w:tc>
          <w:tcPr>
            <w:tcW w:w="1304" w:type="dxa"/>
            <w:tcBorders>
              <w:lef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FE3034" w:rsidRPr="00DE0DC3">
        <w:tblPrEx>
          <w:tblBorders>
            <w:bottom w:val="none" w:sz="0" w:space="0" w:color="auto"/>
            <w:insideH w:val="none" w:sz="0" w:space="0" w:color="auto"/>
          </w:tblBorders>
        </w:tblPrEx>
        <w:trPr>
          <w:cantSplit/>
          <w:trHeight w:val="322"/>
        </w:trPr>
        <w:tc>
          <w:tcPr>
            <w:tcW w:w="1120" w:type="dxa"/>
            <w:tcBorders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105</w:t>
            </w:r>
          </w:p>
        </w:tc>
        <w:tc>
          <w:tcPr>
            <w:tcW w:w="61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TRASFERIMENTI DI TRIBUTI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Default="00687DC1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FE3034" w:rsidRPr="00DE0DC3" w:rsidRDefault="00687DC1" w:rsidP="00FE30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Default="00687DC1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FE3034" w:rsidRPr="00DE0DC3" w:rsidRDefault="00687DC1" w:rsidP="00FE30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auto"/>
          </w:tcPr>
          <w:p w:rsidR="00FE3034" w:rsidRDefault="00687DC1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FE3034" w:rsidRPr="00DE0DC3" w:rsidRDefault="00687DC1" w:rsidP="00FE30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04" w:type="dxa"/>
            <w:tcBorders>
              <w:lef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FE3034" w:rsidRPr="00DE0DC3">
        <w:tblPrEx>
          <w:tblBorders>
            <w:bottom w:val="none" w:sz="0" w:space="0" w:color="auto"/>
            <w:insideH w:val="none" w:sz="0" w:space="0" w:color="auto"/>
          </w:tblBorders>
        </w:tblPrEx>
        <w:trPr>
          <w:cantSplit/>
          <w:trHeight w:val="322"/>
        </w:trPr>
        <w:tc>
          <w:tcPr>
            <w:tcW w:w="1120" w:type="dxa"/>
            <w:tcBorders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106</w:t>
            </w:r>
          </w:p>
        </w:tc>
        <w:tc>
          <w:tcPr>
            <w:tcW w:w="61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FONDI PEREQUATIVI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Default="00687DC1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FE3034" w:rsidRPr="00DE0DC3" w:rsidRDefault="00687DC1" w:rsidP="00FE30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Default="00687DC1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FE3034" w:rsidRPr="00DE0DC3" w:rsidRDefault="00687DC1" w:rsidP="00FE30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auto"/>
          </w:tcPr>
          <w:p w:rsidR="00FE3034" w:rsidRDefault="00687DC1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FE3034" w:rsidRPr="00DE0DC3" w:rsidRDefault="00687DC1" w:rsidP="00FE30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04" w:type="dxa"/>
            <w:tcBorders>
              <w:lef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FE3034" w:rsidRPr="00DE0DC3">
        <w:tblPrEx>
          <w:tblBorders>
            <w:bottom w:val="none" w:sz="0" w:space="0" w:color="auto"/>
            <w:insideH w:val="none" w:sz="0" w:space="0" w:color="auto"/>
          </w:tblBorders>
        </w:tblPrEx>
        <w:trPr>
          <w:cantSplit/>
          <w:trHeight w:val="322"/>
        </w:trPr>
        <w:tc>
          <w:tcPr>
            <w:tcW w:w="1120" w:type="dxa"/>
            <w:tcBorders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107</w:t>
            </w:r>
          </w:p>
        </w:tc>
        <w:tc>
          <w:tcPr>
            <w:tcW w:w="61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INTERESSI PASSIVI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Default="00687DC1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FE3034" w:rsidRPr="00DE0DC3" w:rsidRDefault="00687DC1" w:rsidP="00FE30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64.853,08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Default="00687DC1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FE3034" w:rsidRPr="00DE0DC3" w:rsidRDefault="00687DC1" w:rsidP="00FE30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58.017,07</w:t>
            </w:r>
          </w:p>
        </w:tc>
        <w:tc>
          <w:tcPr>
            <w:tcW w:w="1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auto"/>
          </w:tcPr>
          <w:p w:rsidR="00FE3034" w:rsidRDefault="00687DC1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FE3034" w:rsidRPr="00DE0DC3" w:rsidRDefault="00687DC1" w:rsidP="00FE30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50.877,07</w:t>
            </w:r>
          </w:p>
        </w:tc>
        <w:tc>
          <w:tcPr>
            <w:tcW w:w="1304" w:type="dxa"/>
            <w:tcBorders>
              <w:lef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FE3034" w:rsidRPr="00DE0DC3">
        <w:tblPrEx>
          <w:tblBorders>
            <w:bottom w:val="none" w:sz="0" w:space="0" w:color="auto"/>
            <w:insideH w:val="none" w:sz="0" w:space="0" w:color="auto"/>
          </w:tblBorders>
        </w:tblPrEx>
        <w:trPr>
          <w:cantSplit/>
          <w:trHeight w:val="322"/>
        </w:trPr>
        <w:tc>
          <w:tcPr>
            <w:tcW w:w="1120" w:type="dxa"/>
            <w:tcBorders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108</w:t>
            </w:r>
          </w:p>
        </w:tc>
        <w:tc>
          <w:tcPr>
            <w:tcW w:w="61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ALTRE SPESE PER REDDITI DA CAPITALE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Default="00687DC1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FE3034" w:rsidRPr="00DE0DC3" w:rsidRDefault="00687DC1" w:rsidP="00FE30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Default="00687DC1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FE3034" w:rsidRPr="00DE0DC3" w:rsidRDefault="00687DC1" w:rsidP="00FE30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auto"/>
          </w:tcPr>
          <w:p w:rsidR="00FE3034" w:rsidRDefault="00687DC1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FE3034" w:rsidRPr="00DE0DC3" w:rsidRDefault="00687DC1" w:rsidP="00FE30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04" w:type="dxa"/>
            <w:tcBorders>
              <w:lef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FE3034" w:rsidRPr="00DE0DC3">
        <w:tblPrEx>
          <w:tblBorders>
            <w:bottom w:val="none" w:sz="0" w:space="0" w:color="auto"/>
            <w:insideH w:val="none" w:sz="0" w:space="0" w:color="auto"/>
          </w:tblBorders>
        </w:tblPrEx>
        <w:trPr>
          <w:cantSplit/>
          <w:trHeight w:val="322"/>
        </w:trPr>
        <w:tc>
          <w:tcPr>
            <w:tcW w:w="1120" w:type="dxa"/>
            <w:tcBorders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109</w:t>
            </w:r>
          </w:p>
        </w:tc>
        <w:tc>
          <w:tcPr>
            <w:tcW w:w="61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RIMBORSI E POSTE CORRETTIVE DELLE ENTRATE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Default="00687DC1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FE3034" w:rsidRPr="00DE0DC3" w:rsidRDefault="00687DC1" w:rsidP="00FE30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Default="00687DC1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FE3034" w:rsidRPr="00DE0DC3" w:rsidRDefault="00687DC1" w:rsidP="00FE30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</w:tc>
        <w:tc>
          <w:tcPr>
            <w:tcW w:w="1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auto"/>
          </w:tcPr>
          <w:p w:rsidR="00FE3034" w:rsidRDefault="00687DC1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FE3034" w:rsidRPr="00DE0DC3" w:rsidRDefault="00687DC1" w:rsidP="00FE30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</w:tc>
        <w:tc>
          <w:tcPr>
            <w:tcW w:w="1304" w:type="dxa"/>
            <w:tcBorders>
              <w:lef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FE3034" w:rsidRPr="00DE0DC3">
        <w:tblPrEx>
          <w:tblBorders>
            <w:bottom w:val="none" w:sz="0" w:space="0" w:color="auto"/>
            <w:insideH w:val="none" w:sz="0" w:space="0" w:color="auto"/>
          </w:tblBorders>
        </w:tblPrEx>
        <w:trPr>
          <w:cantSplit/>
          <w:trHeight w:val="322"/>
        </w:trPr>
        <w:tc>
          <w:tcPr>
            <w:tcW w:w="1120" w:type="dxa"/>
            <w:tcBorders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110</w:t>
            </w:r>
          </w:p>
        </w:tc>
        <w:tc>
          <w:tcPr>
            <w:tcW w:w="61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ALTRE SPESE CORRENTI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Default="00687DC1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FE3034" w:rsidRPr="00DE0DC3" w:rsidRDefault="00687DC1" w:rsidP="00FE30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110.627,25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Default="00687DC1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FE3034" w:rsidRPr="00DE0DC3" w:rsidRDefault="00687DC1" w:rsidP="00FE30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167.697,83</w:t>
            </w:r>
          </w:p>
        </w:tc>
        <w:tc>
          <w:tcPr>
            <w:tcW w:w="1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auto"/>
          </w:tcPr>
          <w:p w:rsidR="00FE3034" w:rsidRDefault="00687DC1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FE3034" w:rsidRPr="00DE0DC3" w:rsidRDefault="00687DC1" w:rsidP="00FE30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166.740,83</w:t>
            </w:r>
          </w:p>
        </w:tc>
        <w:tc>
          <w:tcPr>
            <w:tcW w:w="1304" w:type="dxa"/>
            <w:tcBorders>
              <w:lef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22242B" w:rsidRPr="00DE0DC3">
        <w:tblPrEx>
          <w:tblBorders>
            <w:top w:val="single" w:sz="4" w:space="0" w:color="auto"/>
            <w:bottom w:val="single" w:sz="4" w:space="0" w:color="auto"/>
            <w:insideH w:val="none" w:sz="0" w:space="0" w:color="auto"/>
          </w:tblBorders>
        </w:tblPrEx>
        <w:trPr>
          <w:cantSplit/>
          <w:trHeight w:val="298"/>
        </w:trPr>
        <w:tc>
          <w:tcPr>
            <w:tcW w:w="1120" w:type="dxa"/>
            <w:tcBorders>
              <w:top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42B" w:rsidRPr="00DE0DC3" w:rsidRDefault="00687DC1" w:rsidP="00E6457D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100</w:t>
            </w:r>
          </w:p>
        </w:tc>
        <w:tc>
          <w:tcPr>
            <w:tcW w:w="6145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42B" w:rsidRPr="00DE0DC3" w:rsidRDefault="00687DC1" w:rsidP="00E6457D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TITOLO 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42B" w:rsidRPr="00DE0DC3" w:rsidRDefault="00687DC1" w:rsidP="0022242B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2.124.080,14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42B" w:rsidRPr="00DE0DC3" w:rsidRDefault="00687DC1" w:rsidP="00E6457D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42B" w:rsidRPr="00DE0DC3" w:rsidRDefault="00687DC1" w:rsidP="0022242B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2.073.664,54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42B" w:rsidRPr="00DE0DC3" w:rsidRDefault="00687DC1" w:rsidP="00E6457D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22242B" w:rsidRPr="00DE0DC3" w:rsidRDefault="00687DC1" w:rsidP="0022242B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2.066.645,54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22242B" w:rsidRPr="00DE0DC3" w:rsidRDefault="00687DC1" w:rsidP="00E6457D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5417BB" w:rsidRPr="009A07E3">
        <w:trPr>
          <w:cantSplit/>
          <w:trHeight w:val="298"/>
        </w:trPr>
        <w:tc>
          <w:tcPr>
            <w:tcW w:w="112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17BB" w:rsidRPr="009A07E3" w:rsidRDefault="00687DC1" w:rsidP="00E962DC">
            <w:pPr>
              <w:jc w:val="center"/>
              <w:rPr>
                <w:rFonts w:cs="Calibri"/>
                <w:b/>
                <w:bCs/>
                <w:sz w:val="16"/>
                <w:szCs w:val="16"/>
              </w:rPr>
            </w:pP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5417BB" w:rsidRPr="009A07E3" w:rsidRDefault="00687DC1" w:rsidP="00F212DA">
            <w:pPr>
              <w:rPr>
                <w:rFonts w:cs="Calibri"/>
                <w:b/>
                <w:bCs/>
                <w:sz w:val="16"/>
                <w:szCs w:val="16"/>
              </w:rPr>
            </w:pPr>
            <w:r w:rsidRPr="009A07E3">
              <w:rPr>
                <w:rFonts w:cs="Calibri"/>
                <w:b/>
                <w:bCs/>
                <w:sz w:val="16"/>
                <w:szCs w:val="16"/>
              </w:rPr>
              <w:t xml:space="preserve">TITOLO </w:t>
            </w:r>
            <w:r>
              <w:rPr>
                <w:rFonts w:cs="Calibri"/>
                <w:b/>
                <w:bCs/>
                <w:noProof/>
                <w:sz w:val="16"/>
                <w:szCs w:val="16"/>
              </w:rPr>
              <w:t>2</w:t>
            </w:r>
            <w:r>
              <w:rPr>
                <w:rFonts w:cs="Calibri"/>
                <w:b/>
                <w:bCs/>
                <w:sz w:val="16"/>
                <w:szCs w:val="16"/>
              </w:rPr>
              <w:t xml:space="preserve"> - </w:t>
            </w:r>
            <w:r>
              <w:rPr>
                <w:rFonts w:cs="Calibri"/>
                <w:b/>
                <w:bCs/>
                <w:noProof/>
                <w:sz w:val="16"/>
                <w:szCs w:val="16"/>
              </w:rPr>
              <w:t>SPESE IN CONTO CAPITALE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5417BB" w:rsidRPr="009A07E3" w:rsidRDefault="00687DC1" w:rsidP="00B355F9">
            <w:pPr>
              <w:rPr>
                <w:rFonts w:cs="Calibri"/>
                <w:b/>
                <w:bCs/>
                <w:sz w:val="16"/>
                <w:szCs w:val="16"/>
              </w:rPr>
            </w:pP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5417BB" w:rsidRPr="009A07E3" w:rsidRDefault="00687DC1" w:rsidP="00B355F9">
            <w:pPr>
              <w:rPr>
                <w:rFonts w:cs="Calibri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5417BB" w:rsidRPr="009A07E3" w:rsidRDefault="00687DC1" w:rsidP="00B355F9">
            <w:pPr>
              <w:rPr>
                <w:rFonts w:cs="Calibri"/>
                <w:b/>
                <w:bCs/>
                <w:sz w:val="16"/>
                <w:szCs w:val="16"/>
              </w:rPr>
            </w:pP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5417BB" w:rsidRPr="009A07E3" w:rsidRDefault="00687DC1" w:rsidP="00B355F9">
            <w:pPr>
              <w:rPr>
                <w:rFonts w:cs="Calibri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5417BB" w:rsidRPr="009A07E3" w:rsidRDefault="00687DC1" w:rsidP="00B355F9">
            <w:pPr>
              <w:rPr>
                <w:rFonts w:cs="Calibri"/>
                <w:b/>
                <w:bCs/>
                <w:sz w:val="16"/>
                <w:szCs w:val="16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5417BB" w:rsidRPr="009A07E3" w:rsidRDefault="00687DC1" w:rsidP="00B355F9">
            <w:pPr>
              <w:rPr>
                <w:rFonts w:cs="Calibri"/>
                <w:b/>
                <w:bCs/>
                <w:sz w:val="16"/>
                <w:szCs w:val="16"/>
              </w:rPr>
            </w:pPr>
          </w:p>
        </w:tc>
      </w:tr>
      <w:tr w:rsidR="00FE3034" w:rsidRPr="00DE0DC3">
        <w:tblPrEx>
          <w:tblBorders>
            <w:bottom w:val="none" w:sz="0" w:space="0" w:color="auto"/>
            <w:insideH w:val="none" w:sz="0" w:space="0" w:color="auto"/>
          </w:tblBorders>
        </w:tblPrEx>
        <w:trPr>
          <w:cantSplit/>
          <w:trHeight w:val="322"/>
        </w:trPr>
        <w:tc>
          <w:tcPr>
            <w:tcW w:w="1120" w:type="dxa"/>
            <w:tcBorders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201</w:t>
            </w:r>
          </w:p>
        </w:tc>
        <w:tc>
          <w:tcPr>
            <w:tcW w:w="61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TRIBUTI IN CONTO CAPITALE A CARICO DELL'ENTE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Default="00687DC1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FE3034" w:rsidRPr="00DE0DC3" w:rsidRDefault="00687DC1" w:rsidP="00FE30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Default="00687DC1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FE3034" w:rsidRPr="00DE0DC3" w:rsidRDefault="00687DC1" w:rsidP="00FE30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auto"/>
          </w:tcPr>
          <w:p w:rsidR="00FE3034" w:rsidRDefault="00687DC1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FE3034" w:rsidRPr="00DE0DC3" w:rsidRDefault="00687DC1" w:rsidP="00FE30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04" w:type="dxa"/>
            <w:tcBorders>
              <w:lef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FE3034" w:rsidRPr="00DE0DC3">
        <w:tblPrEx>
          <w:tblBorders>
            <w:bottom w:val="none" w:sz="0" w:space="0" w:color="auto"/>
            <w:insideH w:val="none" w:sz="0" w:space="0" w:color="auto"/>
          </w:tblBorders>
        </w:tblPrEx>
        <w:trPr>
          <w:cantSplit/>
          <w:trHeight w:val="322"/>
        </w:trPr>
        <w:tc>
          <w:tcPr>
            <w:tcW w:w="1120" w:type="dxa"/>
            <w:tcBorders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202</w:t>
            </w:r>
          </w:p>
        </w:tc>
        <w:tc>
          <w:tcPr>
            <w:tcW w:w="61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INVESTIMENTI FISSI LORDI E ACQUISTO DI TERRENI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Default="00687DC1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FE3034" w:rsidRPr="00DE0DC3" w:rsidRDefault="00687DC1" w:rsidP="00FE30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792.700,86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Default="00687DC1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FE3034" w:rsidRPr="00DE0DC3" w:rsidRDefault="00687DC1" w:rsidP="00FE30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42.566,00</w:t>
            </w:r>
          </w:p>
        </w:tc>
        <w:tc>
          <w:tcPr>
            <w:tcW w:w="1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auto"/>
          </w:tcPr>
          <w:p w:rsidR="00FE3034" w:rsidRDefault="00687DC1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FE3034" w:rsidRPr="00DE0DC3" w:rsidRDefault="00687DC1" w:rsidP="00FE30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36.566,00</w:t>
            </w:r>
          </w:p>
        </w:tc>
        <w:tc>
          <w:tcPr>
            <w:tcW w:w="1304" w:type="dxa"/>
            <w:tcBorders>
              <w:lef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FE3034" w:rsidRPr="00DE0DC3">
        <w:tblPrEx>
          <w:tblBorders>
            <w:bottom w:val="none" w:sz="0" w:space="0" w:color="auto"/>
            <w:insideH w:val="none" w:sz="0" w:space="0" w:color="auto"/>
          </w:tblBorders>
        </w:tblPrEx>
        <w:trPr>
          <w:cantSplit/>
          <w:trHeight w:val="322"/>
        </w:trPr>
        <w:tc>
          <w:tcPr>
            <w:tcW w:w="1120" w:type="dxa"/>
            <w:tcBorders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203</w:t>
            </w:r>
          </w:p>
        </w:tc>
        <w:tc>
          <w:tcPr>
            <w:tcW w:w="61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CONTRIBUTI AGLI INVESTIMENTI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Default="00687DC1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FE3034" w:rsidRPr="00DE0DC3" w:rsidRDefault="00687DC1" w:rsidP="00FE30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Default="00687DC1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FE3034" w:rsidRPr="00DE0DC3" w:rsidRDefault="00687DC1" w:rsidP="00FE30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auto"/>
          </w:tcPr>
          <w:p w:rsidR="00FE3034" w:rsidRDefault="00687DC1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FE3034" w:rsidRPr="00DE0DC3" w:rsidRDefault="00687DC1" w:rsidP="00FE30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04" w:type="dxa"/>
            <w:tcBorders>
              <w:lef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FE3034" w:rsidRPr="00DE0DC3">
        <w:tblPrEx>
          <w:tblBorders>
            <w:bottom w:val="none" w:sz="0" w:space="0" w:color="auto"/>
            <w:insideH w:val="none" w:sz="0" w:space="0" w:color="auto"/>
          </w:tblBorders>
        </w:tblPrEx>
        <w:trPr>
          <w:cantSplit/>
          <w:trHeight w:val="322"/>
        </w:trPr>
        <w:tc>
          <w:tcPr>
            <w:tcW w:w="1120" w:type="dxa"/>
            <w:tcBorders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204</w:t>
            </w:r>
          </w:p>
        </w:tc>
        <w:tc>
          <w:tcPr>
            <w:tcW w:w="61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ALTRI TRASFERIMENTI IN CONTO CAPITALE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Default="00687DC1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FE3034" w:rsidRPr="00DE0DC3" w:rsidRDefault="00687DC1" w:rsidP="00FE30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Default="00687DC1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FE3034" w:rsidRPr="00DE0DC3" w:rsidRDefault="00687DC1" w:rsidP="00FE30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auto"/>
          </w:tcPr>
          <w:p w:rsidR="00FE3034" w:rsidRDefault="00687DC1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FE3034" w:rsidRPr="00DE0DC3" w:rsidRDefault="00687DC1" w:rsidP="00FE30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04" w:type="dxa"/>
            <w:tcBorders>
              <w:lef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FE3034" w:rsidRPr="00DE0DC3">
        <w:tblPrEx>
          <w:tblBorders>
            <w:bottom w:val="none" w:sz="0" w:space="0" w:color="auto"/>
            <w:insideH w:val="none" w:sz="0" w:space="0" w:color="auto"/>
          </w:tblBorders>
        </w:tblPrEx>
        <w:trPr>
          <w:cantSplit/>
          <w:trHeight w:val="322"/>
        </w:trPr>
        <w:tc>
          <w:tcPr>
            <w:tcW w:w="1120" w:type="dxa"/>
            <w:tcBorders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205</w:t>
            </w:r>
          </w:p>
        </w:tc>
        <w:tc>
          <w:tcPr>
            <w:tcW w:w="61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ALTRE SPESE IN CONTO CAPITALE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Default="00687DC1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FE3034" w:rsidRPr="00DE0DC3" w:rsidRDefault="00687DC1" w:rsidP="00FE30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Default="00687DC1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FE3034" w:rsidRPr="00DE0DC3" w:rsidRDefault="00687DC1" w:rsidP="00FE30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auto"/>
          </w:tcPr>
          <w:p w:rsidR="00FE3034" w:rsidRDefault="00687DC1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FE3034" w:rsidRPr="00DE0DC3" w:rsidRDefault="00687DC1" w:rsidP="00FE30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04" w:type="dxa"/>
            <w:tcBorders>
              <w:lef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22242B" w:rsidRPr="00DE0DC3">
        <w:tblPrEx>
          <w:tblBorders>
            <w:top w:val="single" w:sz="4" w:space="0" w:color="auto"/>
            <w:bottom w:val="single" w:sz="4" w:space="0" w:color="auto"/>
            <w:insideH w:val="none" w:sz="0" w:space="0" w:color="auto"/>
          </w:tblBorders>
        </w:tblPrEx>
        <w:trPr>
          <w:cantSplit/>
          <w:trHeight w:val="298"/>
        </w:trPr>
        <w:tc>
          <w:tcPr>
            <w:tcW w:w="1120" w:type="dxa"/>
            <w:tcBorders>
              <w:top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42B" w:rsidRPr="00DE0DC3" w:rsidRDefault="00687DC1" w:rsidP="00E6457D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200</w:t>
            </w:r>
          </w:p>
        </w:tc>
        <w:tc>
          <w:tcPr>
            <w:tcW w:w="6145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42B" w:rsidRPr="00DE0DC3" w:rsidRDefault="00687DC1" w:rsidP="00E6457D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TITOLO 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42B" w:rsidRPr="00DE0DC3" w:rsidRDefault="00687DC1" w:rsidP="0022242B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792.700,86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42B" w:rsidRPr="00DE0DC3" w:rsidRDefault="00687DC1" w:rsidP="00E6457D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42B" w:rsidRPr="00DE0DC3" w:rsidRDefault="00687DC1" w:rsidP="0022242B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42.566,00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42B" w:rsidRPr="00DE0DC3" w:rsidRDefault="00687DC1" w:rsidP="00E6457D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22242B" w:rsidRPr="00DE0DC3" w:rsidRDefault="00687DC1" w:rsidP="0022242B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36.566,00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22242B" w:rsidRPr="00DE0DC3" w:rsidRDefault="00687DC1" w:rsidP="00E6457D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5417BB" w:rsidRPr="009A07E3">
        <w:trPr>
          <w:cantSplit/>
          <w:trHeight w:val="298"/>
        </w:trPr>
        <w:tc>
          <w:tcPr>
            <w:tcW w:w="112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17BB" w:rsidRPr="009A07E3" w:rsidRDefault="00687DC1" w:rsidP="00E962DC">
            <w:pPr>
              <w:jc w:val="center"/>
              <w:rPr>
                <w:rFonts w:cs="Calibri"/>
                <w:b/>
                <w:bCs/>
                <w:sz w:val="16"/>
                <w:szCs w:val="16"/>
              </w:rPr>
            </w:pP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5417BB" w:rsidRPr="009A07E3" w:rsidRDefault="00687DC1" w:rsidP="00F212DA">
            <w:pPr>
              <w:rPr>
                <w:rFonts w:cs="Calibri"/>
                <w:b/>
                <w:bCs/>
                <w:sz w:val="16"/>
                <w:szCs w:val="16"/>
              </w:rPr>
            </w:pPr>
            <w:r w:rsidRPr="009A07E3">
              <w:rPr>
                <w:rFonts w:cs="Calibri"/>
                <w:b/>
                <w:bCs/>
                <w:sz w:val="16"/>
                <w:szCs w:val="16"/>
              </w:rPr>
              <w:t xml:space="preserve">TITOLO </w:t>
            </w:r>
            <w:r>
              <w:rPr>
                <w:rFonts w:cs="Calibri"/>
                <w:b/>
                <w:bCs/>
                <w:noProof/>
                <w:sz w:val="16"/>
                <w:szCs w:val="16"/>
              </w:rPr>
              <w:t>3</w:t>
            </w:r>
            <w:r>
              <w:rPr>
                <w:rFonts w:cs="Calibri"/>
                <w:b/>
                <w:bCs/>
                <w:sz w:val="16"/>
                <w:szCs w:val="16"/>
              </w:rPr>
              <w:t xml:space="preserve"> - </w:t>
            </w:r>
            <w:r>
              <w:rPr>
                <w:rFonts w:cs="Calibri"/>
                <w:b/>
                <w:bCs/>
                <w:noProof/>
                <w:sz w:val="16"/>
                <w:szCs w:val="16"/>
              </w:rPr>
              <w:t>SPESE PER INCREMENTO ATTIVITA' FINANZIARIE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5417BB" w:rsidRPr="009A07E3" w:rsidRDefault="00687DC1" w:rsidP="00B355F9">
            <w:pPr>
              <w:rPr>
                <w:rFonts w:cs="Calibri"/>
                <w:b/>
                <w:bCs/>
                <w:sz w:val="16"/>
                <w:szCs w:val="16"/>
              </w:rPr>
            </w:pP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5417BB" w:rsidRPr="009A07E3" w:rsidRDefault="00687DC1" w:rsidP="00B355F9">
            <w:pPr>
              <w:rPr>
                <w:rFonts w:cs="Calibri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5417BB" w:rsidRPr="009A07E3" w:rsidRDefault="00687DC1" w:rsidP="00B355F9">
            <w:pPr>
              <w:rPr>
                <w:rFonts w:cs="Calibri"/>
                <w:b/>
                <w:bCs/>
                <w:sz w:val="16"/>
                <w:szCs w:val="16"/>
              </w:rPr>
            </w:pP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5417BB" w:rsidRPr="009A07E3" w:rsidRDefault="00687DC1" w:rsidP="00B355F9">
            <w:pPr>
              <w:rPr>
                <w:rFonts w:cs="Calibri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5417BB" w:rsidRPr="009A07E3" w:rsidRDefault="00687DC1" w:rsidP="00B355F9">
            <w:pPr>
              <w:rPr>
                <w:rFonts w:cs="Calibri"/>
                <w:b/>
                <w:bCs/>
                <w:sz w:val="16"/>
                <w:szCs w:val="16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5417BB" w:rsidRPr="009A07E3" w:rsidRDefault="00687DC1" w:rsidP="00B355F9">
            <w:pPr>
              <w:rPr>
                <w:rFonts w:cs="Calibri"/>
                <w:b/>
                <w:bCs/>
                <w:sz w:val="16"/>
                <w:szCs w:val="16"/>
              </w:rPr>
            </w:pPr>
          </w:p>
        </w:tc>
      </w:tr>
      <w:tr w:rsidR="00FE3034" w:rsidRPr="00DE0DC3">
        <w:tblPrEx>
          <w:tblBorders>
            <w:bottom w:val="none" w:sz="0" w:space="0" w:color="auto"/>
            <w:insideH w:val="none" w:sz="0" w:space="0" w:color="auto"/>
          </w:tblBorders>
        </w:tblPrEx>
        <w:trPr>
          <w:cantSplit/>
          <w:trHeight w:val="322"/>
        </w:trPr>
        <w:tc>
          <w:tcPr>
            <w:tcW w:w="1120" w:type="dxa"/>
            <w:tcBorders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301</w:t>
            </w:r>
          </w:p>
        </w:tc>
        <w:tc>
          <w:tcPr>
            <w:tcW w:w="61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 xml:space="preserve">ACQUISIZIONI DI ATTIVITA' </w:t>
            </w:r>
            <w:r>
              <w:rPr>
                <w:rFonts w:cs="Calibri"/>
                <w:bCs/>
                <w:noProof/>
                <w:sz w:val="14"/>
                <w:szCs w:val="14"/>
              </w:rPr>
              <w:t>FINANZIARIE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Default="00687DC1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FE3034" w:rsidRPr="00DE0DC3" w:rsidRDefault="00687DC1" w:rsidP="00FE30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Default="00687DC1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FE3034" w:rsidRPr="00DE0DC3" w:rsidRDefault="00687DC1" w:rsidP="00FE30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auto"/>
          </w:tcPr>
          <w:p w:rsidR="00FE3034" w:rsidRDefault="00687DC1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FE3034" w:rsidRPr="00DE0DC3" w:rsidRDefault="00687DC1" w:rsidP="00FE30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04" w:type="dxa"/>
            <w:tcBorders>
              <w:lef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FE3034" w:rsidRPr="00DE0DC3">
        <w:tblPrEx>
          <w:tblBorders>
            <w:bottom w:val="none" w:sz="0" w:space="0" w:color="auto"/>
            <w:insideH w:val="none" w:sz="0" w:space="0" w:color="auto"/>
          </w:tblBorders>
        </w:tblPrEx>
        <w:trPr>
          <w:cantSplit/>
          <w:trHeight w:val="322"/>
        </w:trPr>
        <w:tc>
          <w:tcPr>
            <w:tcW w:w="1120" w:type="dxa"/>
            <w:tcBorders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302</w:t>
            </w:r>
          </w:p>
        </w:tc>
        <w:tc>
          <w:tcPr>
            <w:tcW w:w="61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CONCESSIONE CREDITI DI BREVE TERMINE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Default="00687DC1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FE3034" w:rsidRPr="00DE0DC3" w:rsidRDefault="00687DC1" w:rsidP="00FE30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Default="00687DC1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FE3034" w:rsidRPr="00DE0DC3" w:rsidRDefault="00687DC1" w:rsidP="00FE30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auto"/>
          </w:tcPr>
          <w:p w:rsidR="00FE3034" w:rsidRDefault="00687DC1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FE3034" w:rsidRPr="00DE0DC3" w:rsidRDefault="00687DC1" w:rsidP="00FE30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04" w:type="dxa"/>
            <w:tcBorders>
              <w:lef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FE3034" w:rsidRPr="00DE0DC3">
        <w:tblPrEx>
          <w:tblBorders>
            <w:bottom w:val="none" w:sz="0" w:space="0" w:color="auto"/>
            <w:insideH w:val="none" w:sz="0" w:space="0" w:color="auto"/>
          </w:tblBorders>
        </w:tblPrEx>
        <w:trPr>
          <w:cantSplit/>
          <w:trHeight w:val="322"/>
        </w:trPr>
        <w:tc>
          <w:tcPr>
            <w:tcW w:w="1120" w:type="dxa"/>
            <w:tcBorders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303</w:t>
            </w:r>
          </w:p>
        </w:tc>
        <w:tc>
          <w:tcPr>
            <w:tcW w:w="61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CONCESSIONE CREDITI DI MEDIO-LUNGO TERMINE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Default="00687DC1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FE3034" w:rsidRPr="00DE0DC3" w:rsidRDefault="00687DC1" w:rsidP="00FE30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Default="00687DC1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FE3034" w:rsidRPr="00DE0DC3" w:rsidRDefault="00687DC1" w:rsidP="00FE30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auto"/>
          </w:tcPr>
          <w:p w:rsidR="00FE3034" w:rsidRDefault="00687DC1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FE3034" w:rsidRPr="00DE0DC3" w:rsidRDefault="00687DC1" w:rsidP="00FE30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04" w:type="dxa"/>
            <w:tcBorders>
              <w:lef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FE3034" w:rsidRPr="00DE0DC3">
        <w:tblPrEx>
          <w:tblBorders>
            <w:bottom w:val="none" w:sz="0" w:space="0" w:color="auto"/>
            <w:insideH w:val="none" w:sz="0" w:space="0" w:color="auto"/>
          </w:tblBorders>
        </w:tblPrEx>
        <w:trPr>
          <w:cantSplit/>
          <w:trHeight w:val="322"/>
        </w:trPr>
        <w:tc>
          <w:tcPr>
            <w:tcW w:w="1120" w:type="dxa"/>
            <w:tcBorders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304</w:t>
            </w:r>
          </w:p>
        </w:tc>
        <w:tc>
          <w:tcPr>
            <w:tcW w:w="61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 xml:space="preserve">ALTRE SPESE PER INCREMENTO DI </w:t>
            </w:r>
            <w:r>
              <w:rPr>
                <w:rFonts w:cs="Calibri"/>
                <w:bCs/>
                <w:noProof/>
                <w:sz w:val="14"/>
                <w:szCs w:val="14"/>
              </w:rPr>
              <w:t>ATTIVITA' FINANZIARIE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Default="00687DC1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FE3034" w:rsidRPr="00DE0DC3" w:rsidRDefault="00687DC1" w:rsidP="00FE30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Default="00687DC1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FE3034" w:rsidRPr="00DE0DC3" w:rsidRDefault="00687DC1" w:rsidP="00FE30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auto"/>
          </w:tcPr>
          <w:p w:rsidR="00FE3034" w:rsidRDefault="00687DC1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FE3034" w:rsidRPr="00DE0DC3" w:rsidRDefault="00687DC1" w:rsidP="00FE30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04" w:type="dxa"/>
            <w:tcBorders>
              <w:lef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22242B" w:rsidRPr="00DE0DC3">
        <w:tblPrEx>
          <w:tblBorders>
            <w:top w:val="single" w:sz="4" w:space="0" w:color="auto"/>
            <w:bottom w:val="single" w:sz="4" w:space="0" w:color="auto"/>
            <w:insideH w:val="none" w:sz="0" w:space="0" w:color="auto"/>
          </w:tblBorders>
        </w:tblPrEx>
        <w:trPr>
          <w:cantSplit/>
          <w:trHeight w:val="298"/>
        </w:trPr>
        <w:tc>
          <w:tcPr>
            <w:tcW w:w="1120" w:type="dxa"/>
            <w:tcBorders>
              <w:top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42B" w:rsidRPr="00DE0DC3" w:rsidRDefault="00687DC1" w:rsidP="00E6457D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lastRenderedPageBreak/>
              <w:t>300</w:t>
            </w:r>
          </w:p>
        </w:tc>
        <w:tc>
          <w:tcPr>
            <w:tcW w:w="6145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42B" w:rsidRPr="00DE0DC3" w:rsidRDefault="00687DC1" w:rsidP="00E6457D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TITOLO 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42B" w:rsidRPr="00DE0DC3" w:rsidRDefault="00687DC1" w:rsidP="0022242B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42B" w:rsidRPr="00DE0DC3" w:rsidRDefault="00687DC1" w:rsidP="00E6457D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42B" w:rsidRPr="00DE0DC3" w:rsidRDefault="00687DC1" w:rsidP="0022242B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42B" w:rsidRPr="00DE0DC3" w:rsidRDefault="00687DC1" w:rsidP="00E6457D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22242B" w:rsidRPr="00DE0DC3" w:rsidRDefault="00687DC1" w:rsidP="0022242B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22242B" w:rsidRPr="00DE0DC3" w:rsidRDefault="00687DC1" w:rsidP="00E6457D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5417BB" w:rsidRPr="009A07E3">
        <w:trPr>
          <w:cantSplit/>
          <w:trHeight w:val="298"/>
        </w:trPr>
        <w:tc>
          <w:tcPr>
            <w:tcW w:w="112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17BB" w:rsidRPr="009A07E3" w:rsidRDefault="00687DC1" w:rsidP="00E962DC">
            <w:pPr>
              <w:jc w:val="center"/>
              <w:rPr>
                <w:rFonts w:cs="Calibri"/>
                <w:b/>
                <w:bCs/>
                <w:sz w:val="16"/>
                <w:szCs w:val="16"/>
              </w:rPr>
            </w:pP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5417BB" w:rsidRPr="009A07E3" w:rsidRDefault="00687DC1" w:rsidP="00F212DA">
            <w:pPr>
              <w:rPr>
                <w:rFonts w:cs="Calibri"/>
                <w:b/>
                <w:bCs/>
                <w:sz w:val="16"/>
                <w:szCs w:val="16"/>
              </w:rPr>
            </w:pPr>
            <w:r w:rsidRPr="009A07E3">
              <w:rPr>
                <w:rFonts w:cs="Calibri"/>
                <w:b/>
                <w:bCs/>
                <w:sz w:val="16"/>
                <w:szCs w:val="16"/>
              </w:rPr>
              <w:t xml:space="preserve">TITOLO </w:t>
            </w:r>
            <w:r>
              <w:rPr>
                <w:rFonts w:cs="Calibri"/>
                <w:b/>
                <w:bCs/>
                <w:noProof/>
                <w:sz w:val="16"/>
                <w:szCs w:val="16"/>
              </w:rPr>
              <w:t>4</w:t>
            </w:r>
            <w:r>
              <w:rPr>
                <w:rFonts w:cs="Calibri"/>
                <w:b/>
                <w:bCs/>
                <w:sz w:val="16"/>
                <w:szCs w:val="16"/>
              </w:rPr>
              <w:t xml:space="preserve"> - </w:t>
            </w:r>
            <w:r>
              <w:rPr>
                <w:rFonts w:cs="Calibri"/>
                <w:b/>
                <w:bCs/>
                <w:noProof/>
                <w:sz w:val="16"/>
                <w:szCs w:val="16"/>
              </w:rPr>
              <w:t>RIMBORSO PRESTITI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5417BB" w:rsidRPr="009A07E3" w:rsidRDefault="00687DC1" w:rsidP="00B355F9">
            <w:pPr>
              <w:rPr>
                <w:rFonts w:cs="Calibri"/>
                <w:b/>
                <w:bCs/>
                <w:sz w:val="16"/>
                <w:szCs w:val="16"/>
              </w:rPr>
            </w:pP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5417BB" w:rsidRPr="009A07E3" w:rsidRDefault="00687DC1" w:rsidP="00B355F9">
            <w:pPr>
              <w:rPr>
                <w:rFonts w:cs="Calibri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5417BB" w:rsidRPr="009A07E3" w:rsidRDefault="00687DC1" w:rsidP="00B355F9">
            <w:pPr>
              <w:rPr>
                <w:rFonts w:cs="Calibri"/>
                <w:b/>
                <w:bCs/>
                <w:sz w:val="16"/>
                <w:szCs w:val="16"/>
              </w:rPr>
            </w:pP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5417BB" w:rsidRPr="009A07E3" w:rsidRDefault="00687DC1" w:rsidP="00B355F9">
            <w:pPr>
              <w:rPr>
                <w:rFonts w:cs="Calibri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5417BB" w:rsidRPr="009A07E3" w:rsidRDefault="00687DC1" w:rsidP="00B355F9">
            <w:pPr>
              <w:rPr>
                <w:rFonts w:cs="Calibri"/>
                <w:b/>
                <w:bCs/>
                <w:sz w:val="16"/>
                <w:szCs w:val="16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5417BB" w:rsidRPr="009A07E3" w:rsidRDefault="00687DC1" w:rsidP="00B355F9">
            <w:pPr>
              <w:rPr>
                <w:rFonts w:cs="Calibri"/>
                <w:b/>
                <w:bCs/>
                <w:sz w:val="16"/>
                <w:szCs w:val="16"/>
              </w:rPr>
            </w:pPr>
          </w:p>
        </w:tc>
      </w:tr>
      <w:tr w:rsidR="00FE3034" w:rsidRPr="00DE0DC3">
        <w:tblPrEx>
          <w:tblBorders>
            <w:bottom w:val="none" w:sz="0" w:space="0" w:color="auto"/>
            <w:insideH w:val="none" w:sz="0" w:space="0" w:color="auto"/>
          </w:tblBorders>
        </w:tblPrEx>
        <w:trPr>
          <w:cantSplit/>
          <w:trHeight w:val="322"/>
        </w:trPr>
        <w:tc>
          <w:tcPr>
            <w:tcW w:w="1120" w:type="dxa"/>
            <w:tcBorders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401</w:t>
            </w:r>
          </w:p>
        </w:tc>
        <w:tc>
          <w:tcPr>
            <w:tcW w:w="61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RIMBORSO DI TITOLI OBBLIGAZIONARI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Default="00687DC1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FE3034" w:rsidRPr="00DE0DC3" w:rsidRDefault="00687DC1" w:rsidP="00FE30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Default="00687DC1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FE3034" w:rsidRPr="00DE0DC3" w:rsidRDefault="00687DC1" w:rsidP="00FE30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auto"/>
          </w:tcPr>
          <w:p w:rsidR="00FE3034" w:rsidRDefault="00687DC1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FE3034" w:rsidRPr="00DE0DC3" w:rsidRDefault="00687DC1" w:rsidP="00FE30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04" w:type="dxa"/>
            <w:tcBorders>
              <w:lef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FE3034" w:rsidRPr="00DE0DC3">
        <w:tblPrEx>
          <w:tblBorders>
            <w:bottom w:val="none" w:sz="0" w:space="0" w:color="auto"/>
            <w:insideH w:val="none" w:sz="0" w:space="0" w:color="auto"/>
          </w:tblBorders>
        </w:tblPrEx>
        <w:trPr>
          <w:cantSplit/>
          <w:trHeight w:val="322"/>
        </w:trPr>
        <w:tc>
          <w:tcPr>
            <w:tcW w:w="1120" w:type="dxa"/>
            <w:tcBorders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402</w:t>
            </w:r>
          </w:p>
        </w:tc>
        <w:tc>
          <w:tcPr>
            <w:tcW w:w="61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 xml:space="preserve">RIMBORSO PRESTITI A </w:t>
            </w:r>
            <w:r>
              <w:rPr>
                <w:rFonts w:cs="Calibri"/>
                <w:bCs/>
                <w:noProof/>
                <w:sz w:val="14"/>
                <w:szCs w:val="14"/>
              </w:rPr>
              <w:t>BREVE TERMINE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Default="00687DC1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FE3034" w:rsidRPr="00DE0DC3" w:rsidRDefault="00687DC1" w:rsidP="00FE30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17.525,43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Default="00687DC1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FE3034" w:rsidRPr="00DE0DC3" w:rsidRDefault="00687DC1" w:rsidP="00FE30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18.361,45</w:t>
            </w:r>
          </w:p>
        </w:tc>
        <w:tc>
          <w:tcPr>
            <w:tcW w:w="1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auto"/>
          </w:tcPr>
          <w:p w:rsidR="00FE3034" w:rsidRDefault="00687DC1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FE3034" w:rsidRPr="00DE0DC3" w:rsidRDefault="00687DC1" w:rsidP="00FE30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19.237,43</w:t>
            </w:r>
          </w:p>
        </w:tc>
        <w:tc>
          <w:tcPr>
            <w:tcW w:w="1304" w:type="dxa"/>
            <w:tcBorders>
              <w:lef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FE3034" w:rsidRPr="00DE0DC3">
        <w:tblPrEx>
          <w:tblBorders>
            <w:bottom w:val="none" w:sz="0" w:space="0" w:color="auto"/>
            <w:insideH w:val="none" w:sz="0" w:space="0" w:color="auto"/>
          </w:tblBorders>
        </w:tblPrEx>
        <w:trPr>
          <w:cantSplit/>
          <w:trHeight w:val="322"/>
        </w:trPr>
        <w:tc>
          <w:tcPr>
            <w:tcW w:w="1120" w:type="dxa"/>
            <w:tcBorders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403</w:t>
            </w:r>
          </w:p>
        </w:tc>
        <w:tc>
          <w:tcPr>
            <w:tcW w:w="61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RIMBORSO MUTUI E ALTRI FINANZIAMENTI A MEDIO LUNGO TERMINE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Default="00687DC1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FE3034" w:rsidRPr="00DE0DC3" w:rsidRDefault="00687DC1" w:rsidP="00FE30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145.053,74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Default="00687DC1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FE3034" w:rsidRPr="00DE0DC3" w:rsidRDefault="00687DC1" w:rsidP="00FE30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151.097,15</w:t>
            </w:r>
          </w:p>
        </w:tc>
        <w:tc>
          <w:tcPr>
            <w:tcW w:w="1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auto"/>
          </w:tcPr>
          <w:p w:rsidR="00FE3034" w:rsidRDefault="00687DC1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FE3034" w:rsidRPr="00DE0DC3" w:rsidRDefault="00687DC1" w:rsidP="00FE30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157.240,17</w:t>
            </w:r>
          </w:p>
        </w:tc>
        <w:tc>
          <w:tcPr>
            <w:tcW w:w="1304" w:type="dxa"/>
            <w:tcBorders>
              <w:lef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FE3034" w:rsidRPr="00DE0DC3">
        <w:tblPrEx>
          <w:tblBorders>
            <w:bottom w:val="none" w:sz="0" w:space="0" w:color="auto"/>
            <w:insideH w:val="none" w:sz="0" w:space="0" w:color="auto"/>
          </w:tblBorders>
        </w:tblPrEx>
        <w:trPr>
          <w:cantSplit/>
          <w:trHeight w:val="322"/>
        </w:trPr>
        <w:tc>
          <w:tcPr>
            <w:tcW w:w="1120" w:type="dxa"/>
            <w:tcBorders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404</w:t>
            </w:r>
          </w:p>
        </w:tc>
        <w:tc>
          <w:tcPr>
            <w:tcW w:w="61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RIMBORSO DI ALTRE FORME DI INDEBITAMENTO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Default="00687DC1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FE3034" w:rsidRPr="00DE0DC3" w:rsidRDefault="00687DC1" w:rsidP="00FE30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Default="00687DC1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FE3034" w:rsidRPr="00DE0DC3" w:rsidRDefault="00687DC1" w:rsidP="00FE30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auto"/>
          </w:tcPr>
          <w:p w:rsidR="00FE3034" w:rsidRDefault="00687DC1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FE3034" w:rsidRPr="00DE0DC3" w:rsidRDefault="00687DC1" w:rsidP="00FE30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04" w:type="dxa"/>
            <w:tcBorders>
              <w:lef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FE3034" w:rsidRPr="00DE0DC3">
        <w:tblPrEx>
          <w:tblBorders>
            <w:bottom w:val="none" w:sz="0" w:space="0" w:color="auto"/>
            <w:insideH w:val="none" w:sz="0" w:space="0" w:color="auto"/>
          </w:tblBorders>
        </w:tblPrEx>
        <w:trPr>
          <w:cantSplit/>
          <w:trHeight w:val="322"/>
        </w:trPr>
        <w:tc>
          <w:tcPr>
            <w:tcW w:w="1120" w:type="dxa"/>
            <w:tcBorders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405</w:t>
            </w:r>
          </w:p>
        </w:tc>
        <w:tc>
          <w:tcPr>
            <w:tcW w:w="61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FONDI PER RIMBORSO PRESTITI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Default="00687DC1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FE3034" w:rsidRPr="00DE0DC3" w:rsidRDefault="00687DC1" w:rsidP="00FE30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Default="00687DC1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FE3034" w:rsidRPr="00DE0DC3" w:rsidRDefault="00687DC1" w:rsidP="00FE30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auto"/>
          </w:tcPr>
          <w:p w:rsidR="00FE3034" w:rsidRDefault="00687DC1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FE3034" w:rsidRPr="00DE0DC3" w:rsidRDefault="00687DC1" w:rsidP="00FE30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04" w:type="dxa"/>
            <w:tcBorders>
              <w:lef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22242B" w:rsidRPr="00DE0DC3">
        <w:tblPrEx>
          <w:tblBorders>
            <w:top w:val="single" w:sz="4" w:space="0" w:color="auto"/>
            <w:bottom w:val="single" w:sz="4" w:space="0" w:color="auto"/>
            <w:insideH w:val="none" w:sz="0" w:space="0" w:color="auto"/>
          </w:tblBorders>
        </w:tblPrEx>
        <w:trPr>
          <w:cantSplit/>
          <w:trHeight w:val="298"/>
        </w:trPr>
        <w:tc>
          <w:tcPr>
            <w:tcW w:w="1120" w:type="dxa"/>
            <w:tcBorders>
              <w:top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42B" w:rsidRPr="00DE0DC3" w:rsidRDefault="00687DC1" w:rsidP="00E6457D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400</w:t>
            </w:r>
          </w:p>
        </w:tc>
        <w:tc>
          <w:tcPr>
            <w:tcW w:w="6145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42B" w:rsidRPr="00DE0DC3" w:rsidRDefault="00687DC1" w:rsidP="00E6457D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TITOLO 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42B" w:rsidRPr="00DE0DC3" w:rsidRDefault="00687DC1" w:rsidP="0022242B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162.579,17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42B" w:rsidRPr="00DE0DC3" w:rsidRDefault="00687DC1" w:rsidP="00E6457D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42B" w:rsidRPr="00DE0DC3" w:rsidRDefault="00687DC1" w:rsidP="0022242B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169.458,60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42B" w:rsidRPr="00DE0DC3" w:rsidRDefault="00687DC1" w:rsidP="00E6457D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22242B" w:rsidRPr="00DE0DC3" w:rsidRDefault="00687DC1" w:rsidP="0022242B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176.477,60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22242B" w:rsidRPr="00DE0DC3" w:rsidRDefault="00687DC1" w:rsidP="00E6457D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5417BB" w:rsidRPr="009A07E3">
        <w:trPr>
          <w:cantSplit/>
          <w:trHeight w:val="298"/>
        </w:trPr>
        <w:tc>
          <w:tcPr>
            <w:tcW w:w="112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17BB" w:rsidRPr="009A07E3" w:rsidRDefault="00687DC1" w:rsidP="00E962DC">
            <w:pPr>
              <w:jc w:val="center"/>
              <w:rPr>
                <w:rFonts w:cs="Calibri"/>
                <w:b/>
                <w:bCs/>
                <w:sz w:val="16"/>
                <w:szCs w:val="16"/>
              </w:rPr>
            </w:pP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5417BB" w:rsidRPr="009A07E3" w:rsidRDefault="00687DC1" w:rsidP="00F212DA">
            <w:pPr>
              <w:rPr>
                <w:rFonts w:cs="Calibri"/>
                <w:b/>
                <w:bCs/>
                <w:sz w:val="16"/>
                <w:szCs w:val="16"/>
              </w:rPr>
            </w:pPr>
            <w:r w:rsidRPr="009A07E3">
              <w:rPr>
                <w:rFonts w:cs="Calibri"/>
                <w:b/>
                <w:bCs/>
                <w:sz w:val="16"/>
                <w:szCs w:val="16"/>
              </w:rPr>
              <w:t xml:space="preserve">TITOLO </w:t>
            </w:r>
            <w:r>
              <w:rPr>
                <w:rFonts w:cs="Calibri"/>
                <w:b/>
                <w:bCs/>
                <w:noProof/>
                <w:sz w:val="16"/>
                <w:szCs w:val="16"/>
              </w:rPr>
              <w:t>5</w:t>
            </w:r>
            <w:r>
              <w:rPr>
                <w:rFonts w:cs="Calibri"/>
                <w:b/>
                <w:bCs/>
                <w:sz w:val="16"/>
                <w:szCs w:val="16"/>
              </w:rPr>
              <w:t xml:space="preserve"> - </w:t>
            </w:r>
            <w:r>
              <w:rPr>
                <w:rFonts w:cs="Calibri"/>
                <w:b/>
                <w:bCs/>
                <w:noProof/>
                <w:sz w:val="16"/>
                <w:szCs w:val="16"/>
              </w:rPr>
              <w:t>CHIUSURA ANTICIPAZIONI RICEVUTE DA ISTITUTO TESORIERE/CASSIERE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5417BB" w:rsidRPr="009A07E3" w:rsidRDefault="00687DC1" w:rsidP="00B355F9">
            <w:pPr>
              <w:rPr>
                <w:rFonts w:cs="Calibri"/>
                <w:b/>
                <w:bCs/>
                <w:sz w:val="16"/>
                <w:szCs w:val="16"/>
              </w:rPr>
            </w:pP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5417BB" w:rsidRPr="009A07E3" w:rsidRDefault="00687DC1" w:rsidP="00B355F9">
            <w:pPr>
              <w:rPr>
                <w:rFonts w:cs="Calibri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5417BB" w:rsidRPr="009A07E3" w:rsidRDefault="00687DC1" w:rsidP="00B355F9">
            <w:pPr>
              <w:rPr>
                <w:rFonts w:cs="Calibri"/>
                <w:b/>
                <w:bCs/>
                <w:sz w:val="16"/>
                <w:szCs w:val="16"/>
              </w:rPr>
            </w:pP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5417BB" w:rsidRPr="009A07E3" w:rsidRDefault="00687DC1" w:rsidP="00B355F9">
            <w:pPr>
              <w:rPr>
                <w:rFonts w:cs="Calibri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5417BB" w:rsidRPr="009A07E3" w:rsidRDefault="00687DC1" w:rsidP="00B355F9">
            <w:pPr>
              <w:rPr>
                <w:rFonts w:cs="Calibri"/>
                <w:b/>
                <w:bCs/>
                <w:sz w:val="16"/>
                <w:szCs w:val="16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5417BB" w:rsidRPr="009A07E3" w:rsidRDefault="00687DC1" w:rsidP="00B355F9">
            <w:pPr>
              <w:rPr>
                <w:rFonts w:cs="Calibri"/>
                <w:b/>
                <w:bCs/>
                <w:sz w:val="16"/>
                <w:szCs w:val="16"/>
              </w:rPr>
            </w:pPr>
          </w:p>
        </w:tc>
      </w:tr>
      <w:tr w:rsidR="00FE3034" w:rsidRPr="00DE0DC3">
        <w:tblPrEx>
          <w:tblBorders>
            <w:bottom w:val="none" w:sz="0" w:space="0" w:color="auto"/>
            <w:insideH w:val="none" w:sz="0" w:space="0" w:color="auto"/>
          </w:tblBorders>
        </w:tblPrEx>
        <w:trPr>
          <w:cantSplit/>
          <w:trHeight w:val="322"/>
        </w:trPr>
        <w:tc>
          <w:tcPr>
            <w:tcW w:w="1120" w:type="dxa"/>
            <w:tcBorders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501</w:t>
            </w:r>
          </w:p>
        </w:tc>
        <w:tc>
          <w:tcPr>
            <w:tcW w:w="61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 xml:space="preserve">CHIUSURA </w:t>
            </w:r>
            <w:r>
              <w:rPr>
                <w:rFonts w:cs="Calibri"/>
                <w:bCs/>
                <w:noProof/>
                <w:sz w:val="14"/>
                <w:szCs w:val="14"/>
              </w:rPr>
              <w:t>ANTICIPAZIONI RICEVUTE DA ISTITUTO TESORIERE/CASSIERE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Default="00687DC1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FE3034" w:rsidRPr="00DE0DC3" w:rsidRDefault="00687DC1" w:rsidP="00FE30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Default="00687DC1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FE3034" w:rsidRPr="00DE0DC3" w:rsidRDefault="00687DC1" w:rsidP="00FE30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auto"/>
          </w:tcPr>
          <w:p w:rsidR="00FE3034" w:rsidRDefault="00687DC1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FE3034" w:rsidRPr="00DE0DC3" w:rsidRDefault="00687DC1" w:rsidP="00FE30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04" w:type="dxa"/>
            <w:tcBorders>
              <w:lef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22242B" w:rsidRPr="00DE0DC3">
        <w:tblPrEx>
          <w:tblBorders>
            <w:top w:val="single" w:sz="4" w:space="0" w:color="auto"/>
            <w:bottom w:val="single" w:sz="4" w:space="0" w:color="auto"/>
            <w:insideH w:val="none" w:sz="0" w:space="0" w:color="auto"/>
          </w:tblBorders>
        </w:tblPrEx>
        <w:trPr>
          <w:cantSplit/>
          <w:trHeight w:val="298"/>
        </w:trPr>
        <w:tc>
          <w:tcPr>
            <w:tcW w:w="1120" w:type="dxa"/>
            <w:tcBorders>
              <w:top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42B" w:rsidRPr="00DE0DC3" w:rsidRDefault="00687DC1" w:rsidP="00E6457D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500</w:t>
            </w:r>
          </w:p>
        </w:tc>
        <w:tc>
          <w:tcPr>
            <w:tcW w:w="6145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42B" w:rsidRPr="00DE0DC3" w:rsidRDefault="00687DC1" w:rsidP="00E6457D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TITOLO 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42B" w:rsidRPr="00DE0DC3" w:rsidRDefault="00687DC1" w:rsidP="0022242B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42B" w:rsidRPr="00DE0DC3" w:rsidRDefault="00687DC1" w:rsidP="00E6457D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42B" w:rsidRPr="00DE0DC3" w:rsidRDefault="00687DC1" w:rsidP="0022242B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42B" w:rsidRPr="00DE0DC3" w:rsidRDefault="00687DC1" w:rsidP="00E6457D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22242B" w:rsidRPr="00DE0DC3" w:rsidRDefault="00687DC1" w:rsidP="0022242B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22242B" w:rsidRPr="00DE0DC3" w:rsidRDefault="00687DC1" w:rsidP="00E6457D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5417BB" w:rsidRPr="009A07E3">
        <w:trPr>
          <w:cantSplit/>
          <w:trHeight w:val="298"/>
        </w:trPr>
        <w:tc>
          <w:tcPr>
            <w:tcW w:w="112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17BB" w:rsidRPr="009A07E3" w:rsidRDefault="00687DC1" w:rsidP="00E962DC">
            <w:pPr>
              <w:jc w:val="center"/>
              <w:rPr>
                <w:rFonts w:cs="Calibri"/>
                <w:b/>
                <w:bCs/>
                <w:sz w:val="16"/>
                <w:szCs w:val="16"/>
              </w:rPr>
            </w:pP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5417BB" w:rsidRPr="009A07E3" w:rsidRDefault="00687DC1" w:rsidP="00F212DA">
            <w:pPr>
              <w:rPr>
                <w:rFonts w:cs="Calibri"/>
                <w:b/>
                <w:bCs/>
                <w:sz w:val="16"/>
                <w:szCs w:val="16"/>
              </w:rPr>
            </w:pPr>
            <w:r w:rsidRPr="009A07E3">
              <w:rPr>
                <w:rFonts w:cs="Calibri"/>
                <w:b/>
                <w:bCs/>
                <w:sz w:val="16"/>
                <w:szCs w:val="16"/>
              </w:rPr>
              <w:t xml:space="preserve">TITOLO </w:t>
            </w:r>
            <w:r>
              <w:rPr>
                <w:rFonts w:cs="Calibri"/>
                <w:b/>
                <w:bCs/>
                <w:noProof/>
                <w:sz w:val="16"/>
                <w:szCs w:val="16"/>
              </w:rPr>
              <w:t>7</w:t>
            </w:r>
            <w:r>
              <w:rPr>
                <w:rFonts w:cs="Calibri"/>
                <w:b/>
                <w:bCs/>
                <w:sz w:val="16"/>
                <w:szCs w:val="16"/>
              </w:rPr>
              <w:t xml:space="preserve"> - </w:t>
            </w:r>
            <w:r>
              <w:rPr>
                <w:rFonts w:cs="Calibri"/>
                <w:b/>
                <w:bCs/>
                <w:noProof/>
                <w:sz w:val="16"/>
                <w:szCs w:val="16"/>
              </w:rPr>
              <w:t>USCITE PER CONTO TERZI E PARTITE DI GIRO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5417BB" w:rsidRPr="009A07E3" w:rsidRDefault="00687DC1" w:rsidP="00B355F9">
            <w:pPr>
              <w:rPr>
                <w:rFonts w:cs="Calibri"/>
                <w:b/>
                <w:bCs/>
                <w:sz w:val="16"/>
                <w:szCs w:val="16"/>
              </w:rPr>
            </w:pP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5417BB" w:rsidRPr="009A07E3" w:rsidRDefault="00687DC1" w:rsidP="00B355F9">
            <w:pPr>
              <w:rPr>
                <w:rFonts w:cs="Calibri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5417BB" w:rsidRPr="009A07E3" w:rsidRDefault="00687DC1" w:rsidP="00B355F9">
            <w:pPr>
              <w:rPr>
                <w:rFonts w:cs="Calibri"/>
                <w:b/>
                <w:bCs/>
                <w:sz w:val="16"/>
                <w:szCs w:val="16"/>
              </w:rPr>
            </w:pP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5417BB" w:rsidRPr="009A07E3" w:rsidRDefault="00687DC1" w:rsidP="00B355F9">
            <w:pPr>
              <w:rPr>
                <w:rFonts w:cs="Calibri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5417BB" w:rsidRPr="009A07E3" w:rsidRDefault="00687DC1" w:rsidP="00B355F9">
            <w:pPr>
              <w:rPr>
                <w:rFonts w:cs="Calibri"/>
                <w:b/>
                <w:bCs/>
                <w:sz w:val="16"/>
                <w:szCs w:val="16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5417BB" w:rsidRPr="009A07E3" w:rsidRDefault="00687DC1" w:rsidP="00B355F9">
            <w:pPr>
              <w:rPr>
                <w:rFonts w:cs="Calibri"/>
                <w:b/>
                <w:bCs/>
                <w:sz w:val="16"/>
                <w:szCs w:val="16"/>
              </w:rPr>
            </w:pPr>
          </w:p>
        </w:tc>
      </w:tr>
      <w:tr w:rsidR="00FE3034" w:rsidRPr="00DE0DC3">
        <w:tblPrEx>
          <w:tblBorders>
            <w:bottom w:val="none" w:sz="0" w:space="0" w:color="auto"/>
            <w:insideH w:val="none" w:sz="0" w:space="0" w:color="auto"/>
          </w:tblBorders>
        </w:tblPrEx>
        <w:trPr>
          <w:cantSplit/>
          <w:trHeight w:val="322"/>
        </w:trPr>
        <w:tc>
          <w:tcPr>
            <w:tcW w:w="1120" w:type="dxa"/>
            <w:tcBorders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701</w:t>
            </w:r>
          </w:p>
        </w:tc>
        <w:tc>
          <w:tcPr>
            <w:tcW w:w="61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USCITE PER PARTITE DI GIRO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Default="00687DC1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FE3034" w:rsidRPr="00DE0DC3" w:rsidRDefault="00687DC1" w:rsidP="00FE30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384.000,00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Default="00687DC1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FE3034" w:rsidRPr="00DE0DC3" w:rsidRDefault="00687DC1" w:rsidP="00FE30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384.000,00</w:t>
            </w:r>
          </w:p>
        </w:tc>
        <w:tc>
          <w:tcPr>
            <w:tcW w:w="1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auto"/>
          </w:tcPr>
          <w:p w:rsidR="00FE3034" w:rsidRDefault="00687DC1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FE3034" w:rsidRPr="00DE0DC3" w:rsidRDefault="00687DC1" w:rsidP="00FE30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384.000,00</w:t>
            </w:r>
          </w:p>
        </w:tc>
        <w:tc>
          <w:tcPr>
            <w:tcW w:w="1304" w:type="dxa"/>
            <w:tcBorders>
              <w:lef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FE3034" w:rsidRPr="00DE0DC3">
        <w:tblPrEx>
          <w:tblBorders>
            <w:bottom w:val="none" w:sz="0" w:space="0" w:color="auto"/>
            <w:insideH w:val="none" w:sz="0" w:space="0" w:color="auto"/>
          </w:tblBorders>
        </w:tblPrEx>
        <w:trPr>
          <w:cantSplit/>
          <w:trHeight w:val="322"/>
        </w:trPr>
        <w:tc>
          <w:tcPr>
            <w:tcW w:w="1120" w:type="dxa"/>
            <w:tcBorders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bookmarkStart w:id="1" w:name="Testo1"/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bookmarkEnd w:id="1"/>
            <w:r>
              <w:rPr>
                <w:rFonts w:cs="Calibri"/>
                <w:bCs/>
                <w:noProof/>
                <w:sz w:val="14"/>
                <w:szCs w:val="14"/>
              </w:rPr>
              <w:t>702</w:t>
            </w:r>
          </w:p>
        </w:tc>
        <w:tc>
          <w:tcPr>
            <w:tcW w:w="61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USCITE PER CONTO TERZI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Default="00687DC1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FE3034" w:rsidRPr="00DE0DC3" w:rsidRDefault="00687DC1" w:rsidP="00FE30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45.000,00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Default="00687DC1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FE3034" w:rsidRPr="00DE0DC3" w:rsidRDefault="00687DC1" w:rsidP="00FE30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45.000,00</w:t>
            </w:r>
          </w:p>
        </w:tc>
        <w:tc>
          <w:tcPr>
            <w:tcW w:w="1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auto"/>
          </w:tcPr>
          <w:p w:rsidR="00FE3034" w:rsidRDefault="00687DC1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FE3034" w:rsidRPr="00DE0DC3" w:rsidRDefault="00687DC1" w:rsidP="00FE30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45.000,00</w:t>
            </w:r>
          </w:p>
        </w:tc>
        <w:tc>
          <w:tcPr>
            <w:tcW w:w="1304" w:type="dxa"/>
            <w:tcBorders>
              <w:left w:val="single" w:sz="4" w:space="0" w:color="auto"/>
            </w:tcBorders>
            <w:shd w:val="clear" w:color="auto" w:fill="auto"/>
          </w:tcPr>
          <w:p w:rsidR="00FE3034" w:rsidRPr="00DE0DC3" w:rsidRDefault="00687DC1" w:rsidP="00914828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22242B" w:rsidRPr="00DE0DC3">
        <w:tblPrEx>
          <w:tblBorders>
            <w:top w:val="single" w:sz="4" w:space="0" w:color="auto"/>
            <w:bottom w:val="single" w:sz="4" w:space="0" w:color="auto"/>
            <w:insideH w:val="none" w:sz="0" w:space="0" w:color="auto"/>
          </w:tblBorders>
        </w:tblPrEx>
        <w:trPr>
          <w:cantSplit/>
          <w:trHeight w:val="298"/>
        </w:trPr>
        <w:tc>
          <w:tcPr>
            <w:tcW w:w="1120" w:type="dxa"/>
            <w:tcBorders>
              <w:top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42B" w:rsidRPr="00DE0DC3" w:rsidRDefault="00687DC1" w:rsidP="00E6457D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700</w:t>
            </w:r>
          </w:p>
        </w:tc>
        <w:tc>
          <w:tcPr>
            <w:tcW w:w="6145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42B" w:rsidRPr="00DE0DC3" w:rsidRDefault="00687DC1" w:rsidP="00E6457D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TITOLO 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42B" w:rsidRPr="00DE0DC3" w:rsidRDefault="00687DC1" w:rsidP="0022242B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429.000,00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42B" w:rsidRPr="00DE0DC3" w:rsidRDefault="00687DC1" w:rsidP="00E6457D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42B" w:rsidRPr="00DE0DC3" w:rsidRDefault="00687DC1" w:rsidP="0022242B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429.000,00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42B" w:rsidRPr="00DE0DC3" w:rsidRDefault="00687DC1" w:rsidP="00E6457D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22242B" w:rsidRPr="00DE0DC3" w:rsidRDefault="00687DC1" w:rsidP="0022242B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429.000,00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22242B" w:rsidRPr="00DE0DC3" w:rsidRDefault="00687DC1" w:rsidP="00E6457D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22242B" w:rsidRPr="00DE0DC3">
        <w:tblPrEx>
          <w:tblBorders>
            <w:top w:val="single" w:sz="4" w:space="0" w:color="auto"/>
            <w:bottom w:val="single" w:sz="4" w:space="0" w:color="auto"/>
            <w:insideH w:val="none" w:sz="0" w:space="0" w:color="auto"/>
          </w:tblBorders>
        </w:tblPrEx>
        <w:trPr>
          <w:cantSplit/>
          <w:trHeight w:val="298"/>
        </w:trPr>
        <w:tc>
          <w:tcPr>
            <w:tcW w:w="1120" w:type="dxa"/>
            <w:tcBorders>
              <w:top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42B" w:rsidRPr="00DE0DC3" w:rsidRDefault="00687DC1" w:rsidP="00E6457D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6145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42B" w:rsidRPr="00DE0DC3" w:rsidRDefault="00687DC1" w:rsidP="00E6457D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42B" w:rsidRPr="00DE0DC3" w:rsidRDefault="00687DC1" w:rsidP="0022242B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3.508.360,17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42B" w:rsidRPr="00DE0DC3" w:rsidRDefault="00687DC1" w:rsidP="00E6457D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42B" w:rsidRPr="00DE0DC3" w:rsidRDefault="00687DC1" w:rsidP="0022242B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2.714.689,14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42B" w:rsidRPr="00DE0DC3" w:rsidRDefault="00687DC1" w:rsidP="00E6457D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22242B" w:rsidRPr="00DE0DC3" w:rsidRDefault="00687DC1" w:rsidP="0022242B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2.708.689,14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22242B" w:rsidRPr="00DE0DC3" w:rsidRDefault="00687DC1" w:rsidP="00E6457D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</w:tbl>
    <w:p w:rsidR="00687DC1" w:rsidRDefault="00687DC1"/>
    <w:sectPr w:rsidR="00687DC1" w:rsidSect="0082537E">
      <w:headerReference w:type="default" r:id="rId6"/>
      <w:pgSz w:w="16838" w:h="11906" w:orient="landscape" w:code="9"/>
      <w:pgMar w:top="539" w:right="641" w:bottom="539" w:left="539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7DC1" w:rsidRDefault="00687DC1">
      <w:r>
        <w:separator/>
      </w:r>
    </w:p>
  </w:endnote>
  <w:endnote w:type="continuationSeparator" w:id="0">
    <w:p w:rsidR="00687DC1" w:rsidRDefault="00687D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strangelo Edessa">
    <w:panose1 w:val="03080600000000000000"/>
    <w:charset w:val="01"/>
    <w:family w:val="roman"/>
    <w:notTrueType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7DC1" w:rsidRDefault="00687DC1">
      <w:r>
        <w:separator/>
      </w:r>
    </w:p>
  </w:footnote>
  <w:footnote w:type="continuationSeparator" w:id="0">
    <w:p w:rsidR="00687DC1" w:rsidRDefault="00687D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Grigliatabella"/>
      <w:tblW w:w="0" w:type="auto"/>
      <w:tblInd w:w="3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1E0" w:firstRow="1" w:lastRow="1" w:firstColumn="1" w:lastColumn="1" w:noHBand="0" w:noVBand="0"/>
    </w:tblPr>
    <w:tblGrid>
      <w:gridCol w:w="14292"/>
    </w:tblGrid>
    <w:tr w:rsidR="00C223E9">
      <w:trPr>
        <w:cantSplit/>
        <w:trHeight w:val="726"/>
      </w:trPr>
      <w:tc>
        <w:tcPr>
          <w:tcW w:w="14292" w:type="dxa"/>
        </w:tcPr>
        <w:p w:rsidR="00C223E9" w:rsidRDefault="00687DC1">
          <w:pPr>
            <w:jc w:val="center"/>
            <w:rPr>
              <w:rFonts w:ascii="Calibri" w:hAnsi="Calibri" w:cs="Calibri"/>
              <w:b/>
              <w:bCs/>
              <w:sz w:val="20"/>
              <w:szCs w:val="20"/>
            </w:rPr>
          </w:pPr>
          <w:r>
            <w:rPr>
              <w:rFonts w:ascii="Calibri" w:hAnsi="Calibri" w:cs="Calibri"/>
              <w:b/>
              <w:bCs/>
              <w:noProof/>
              <w:sz w:val="20"/>
              <w:szCs w:val="20"/>
            </w:rPr>
            <w:t>SPESE PER TITOLI E MACROAGGREGATI</w:t>
          </w:r>
        </w:p>
        <w:p w:rsidR="007E6802" w:rsidRDefault="00687DC1">
          <w:pPr>
            <w:jc w:val="center"/>
            <w:rPr>
              <w:rFonts w:ascii="Calibri" w:hAnsi="Calibri"/>
              <w:sz w:val="20"/>
            </w:rPr>
          </w:pPr>
          <w:r>
            <w:rPr>
              <w:rFonts w:ascii="Calibri" w:hAnsi="Calibri" w:cs="Calibri"/>
              <w:b/>
              <w:bCs/>
              <w:noProof/>
              <w:sz w:val="20"/>
              <w:szCs w:val="20"/>
            </w:rPr>
            <w:t>PREVISIONI</w:t>
          </w:r>
          <w:r>
            <w:rPr>
              <w:rFonts w:ascii="Calibri" w:hAnsi="Calibri" w:cs="Calibri"/>
              <w:b/>
              <w:bCs/>
              <w:sz w:val="20"/>
              <w:szCs w:val="20"/>
            </w:rPr>
            <w:t xml:space="preserve"> </w:t>
          </w:r>
          <w:r>
            <w:rPr>
              <w:rFonts w:ascii="Calibri" w:hAnsi="Calibri" w:cs="Calibri"/>
              <w:b/>
              <w:bCs/>
              <w:sz w:val="20"/>
              <w:szCs w:val="20"/>
            </w:rPr>
            <w:t>DI COMPETENZA</w:t>
          </w:r>
        </w:p>
      </w:tc>
    </w:tr>
    <w:tr w:rsidR="00C223E9">
      <w:trPr>
        <w:cantSplit/>
        <w:trHeight w:val="355"/>
      </w:trPr>
      <w:tc>
        <w:tcPr>
          <w:tcW w:w="14292" w:type="dxa"/>
        </w:tcPr>
        <w:p w:rsidR="00C223E9" w:rsidRDefault="00687DC1">
          <w:pPr>
            <w:jc w:val="right"/>
            <w:rPr>
              <w:sz w:val="20"/>
            </w:rPr>
          </w:pPr>
          <w:r>
            <w:rPr>
              <w:rFonts w:cs="Calibri"/>
              <w:b/>
              <w:bCs/>
              <w:sz w:val="12"/>
              <w:szCs w:val="12"/>
            </w:rPr>
            <w:t xml:space="preserve">Pag. </w:t>
          </w:r>
          <w:r>
            <w:rPr>
              <w:rFonts w:cs="Calibri"/>
              <w:b/>
              <w:bCs/>
              <w:sz w:val="12"/>
              <w:szCs w:val="12"/>
            </w:rPr>
            <w:fldChar w:fldCharType="begin"/>
          </w:r>
          <w:r>
            <w:rPr>
              <w:rFonts w:cs="Calibri"/>
              <w:b/>
              <w:bCs/>
              <w:sz w:val="12"/>
              <w:szCs w:val="12"/>
            </w:rPr>
            <w:instrText xml:space="preserve"> PAGE   \* MERGEFORMAT </w:instrText>
          </w:r>
          <w:r>
            <w:rPr>
              <w:rFonts w:cs="Calibri"/>
              <w:b/>
              <w:bCs/>
              <w:sz w:val="12"/>
              <w:szCs w:val="12"/>
            </w:rPr>
            <w:fldChar w:fldCharType="separate"/>
          </w:r>
          <w:r w:rsidR="00BA493A">
            <w:rPr>
              <w:rFonts w:cs="Calibri"/>
              <w:b/>
              <w:bCs/>
              <w:noProof/>
              <w:sz w:val="12"/>
              <w:szCs w:val="12"/>
            </w:rPr>
            <w:t>2</w:t>
          </w:r>
          <w:r>
            <w:rPr>
              <w:rFonts w:cs="Calibri"/>
              <w:b/>
              <w:bCs/>
              <w:sz w:val="12"/>
              <w:szCs w:val="12"/>
            </w:rPr>
            <w:fldChar w:fldCharType="end"/>
          </w:r>
        </w:p>
      </w:tc>
    </w:tr>
  </w:tbl>
  <w:p w:rsidR="00C223E9" w:rsidRDefault="00687DC1" w:rsidP="00C223E9">
    <w:pPr>
      <w:rPr>
        <w:sz w:val="20"/>
      </w:rPr>
    </w:pPr>
    <w:r>
      <w:rPr>
        <w:sz w:val="2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20E"/>
    <w:rsid w:val="001E3967"/>
    <w:rsid w:val="002C5E24"/>
    <w:rsid w:val="00563E38"/>
    <w:rsid w:val="00591340"/>
    <w:rsid w:val="00687DC1"/>
    <w:rsid w:val="00727231"/>
    <w:rsid w:val="0082537E"/>
    <w:rsid w:val="00854E23"/>
    <w:rsid w:val="008A4A44"/>
    <w:rsid w:val="008B0396"/>
    <w:rsid w:val="008D3312"/>
    <w:rsid w:val="00966880"/>
    <w:rsid w:val="009839D2"/>
    <w:rsid w:val="00BA493A"/>
    <w:rsid w:val="00D63228"/>
    <w:rsid w:val="00DB020E"/>
    <w:rsid w:val="00FE34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DD678F5-BBE3-443A-81D2-E98BA497F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Arial Narrow" w:hAnsi="Arial Narrow"/>
      <w:b/>
      <w:sz w:val="32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sz w:val="22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table" w:styleId="Grigliatabella">
    <w:name w:val="Table Grid"/>
    <w:basedOn w:val="Tabellanormale"/>
    <w:rsid w:val="009839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91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work32\StampeWE\StampeW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StampeW.dot</Template>
  <TotalTime>1</TotalTime>
  <Pages>2</Pages>
  <Words>491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Akros Informatica s.r.l.</Company>
  <LinksUpToDate>false</LinksUpToDate>
  <CharactersWithSpaces>3289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HrGest</dc:creator>
  <cp:keywords/>
  <dc:description/>
  <cp:lastModifiedBy>Amministrativo</cp:lastModifiedBy>
  <cp:revision>2</cp:revision>
  <dcterms:created xsi:type="dcterms:W3CDTF">2019-03-13T08:43:00Z</dcterms:created>
  <dcterms:modified xsi:type="dcterms:W3CDTF">2019-03-13T08:43:00Z</dcterms:modified>
</cp:coreProperties>
</file>